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F8" w:rsidRDefault="003244F8" w:rsidP="00C548A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Приложение 7</w:t>
      </w:r>
    </w:p>
    <w:p w:rsidR="003244F8" w:rsidRDefault="003244F8" w:rsidP="00C548AE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3244F8" w:rsidRDefault="003244F8" w:rsidP="00C548A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3244F8" w:rsidRDefault="003244F8" w:rsidP="00A0083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3244F8" w:rsidRDefault="003244F8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Рынок </w:t>
      </w:r>
    </w:p>
    <w:p w:rsidR="003244F8" w:rsidRDefault="003244F8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244F8" w:rsidRDefault="003244F8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244F8" w:rsidRDefault="003244F8">
      <w:r w:rsidRPr="0008503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07.25pt;height:423pt;visibility:visible">
            <v:imagedata r:id="rId4" o:title=""/>
          </v:shape>
        </w:pict>
      </w:r>
    </w:p>
    <w:sectPr w:rsidR="003244F8" w:rsidSect="00A008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3E"/>
    <w:rsid w:val="00085032"/>
    <w:rsid w:val="003244F8"/>
    <w:rsid w:val="005121DE"/>
    <w:rsid w:val="005534F0"/>
    <w:rsid w:val="005B55E1"/>
    <w:rsid w:val="00A0083E"/>
    <w:rsid w:val="00A378E5"/>
    <w:rsid w:val="00B03970"/>
    <w:rsid w:val="00BC3F5C"/>
    <w:rsid w:val="00C45DF2"/>
    <w:rsid w:val="00C548AE"/>
    <w:rsid w:val="00D62043"/>
    <w:rsid w:val="00DF7615"/>
    <w:rsid w:val="00F9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99</Words>
  <Characters>568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9</cp:revision>
  <cp:lastPrinted>2013-05-29T01:06:00Z</cp:lastPrinted>
  <dcterms:created xsi:type="dcterms:W3CDTF">2013-05-24T07:28:00Z</dcterms:created>
  <dcterms:modified xsi:type="dcterms:W3CDTF">2013-05-29T01:06:00Z</dcterms:modified>
</cp:coreProperties>
</file>